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56E6A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RYSBY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18B9D318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Brasier.</w:t>
      </w:r>
    </w:p>
    <w:p w14:paraId="2BE3F97D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</w:p>
    <w:p w14:paraId="63E70BF8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</w:p>
    <w:p w14:paraId="31C327F3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 xml:space="preserve">He made a plaint of debt against Robert Walpole of Herston, </w:t>
      </w:r>
    </w:p>
    <w:p w14:paraId="26E05C9C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Cambridgeshire, yeoman(q.v.).</w:t>
      </w:r>
    </w:p>
    <w:p w14:paraId="084DA384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586C670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</w:p>
    <w:p w14:paraId="3E77751A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</w:p>
    <w:p w14:paraId="07D44C0D" w14:textId="77777777" w:rsidR="00C90C51" w:rsidRDefault="00C90C51" w:rsidP="00C90C5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358FC6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5AFF" w14:textId="77777777" w:rsidR="00C90C51" w:rsidRDefault="00C90C51" w:rsidP="009139A6">
      <w:r>
        <w:separator/>
      </w:r>
    </w:p>
  </w:endnote>
  <w:endnote w:type="continuationSeparator" w:id="0">
    <w:p w14:paraId="2F9190E4" w14:textId="77777777" w:rsidR="00C90C51" w:rsidRDefault="00C90C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BD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8F0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6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C2CA" w14:textId="77777777" w:rsidR="00C90C51" w:rsidRDefault="00C90C51" w:rsidP="009139A6">
      <w:r>
        <w:separator/>
      </w:r>
    </w:p>
  </w:footnote>
  <w:footnote w:type="continuationSeparator" w:id="0">
    <w:p w14:paraId="2D82EA53" w14:textId="77777777" w:rsidR="00C90C51" w:rsidRDefault="00C90C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DC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D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2D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5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0C5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60FBA"/>
  <w15:chartTrackingRefBased/>
  <w15:docId w15:val="{B5956E01-916C-4251-B525-B886B069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2024-01-19T10:43:00Z</dcterms:created>
  <dcterms:modified xsi:type="dcterms:W3CDTF">2024-01-19T10:43:00Z</dcterms:modified>
</cp:coreProperties>
</file>